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CC8B5" w14:textId="4F5C80CF" w:rsidR="00244244" w:rsidRDefault="00244244" w:rsidP="002442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PAKH</w:t>
      </w:r>
      <w:r w:rsidR="00A5376E">
        <w:rPr>
          <w:rFonts w:ascii="Times New Roman" w:hAnsi="Times New Roman" w:cs="Times New Roman"/>
          <w:sz w:val="24"/>
          <w:szCs w:val="24"/>
          <w:u w:val="single"/>
        </w:rPr>
        <w:t>E</w:t>
      </w:r>
      <w:r>
        <w:rPr>
          <w:rFonts w:ascii="Times New Roman" w:hAnsi="Times New Roman" w:cs="Times New Roman"/>
          <w:sz w:val="24"/>
          <w:szCs w:val="24"/>
          <w:u w:val="single"/>
        </w:rPr>
        <w:t>RST</w:t>
      </w:r>
      <w:r>
        <w:rPr>
          <w:rFonts w:ascii="Times New Roman" w:hAnsi="Times New Roman" w:cs="Times New Roman"/>
          <w:sz w:val="24"/>
          <w:szCs w:val="24"/>
        </w:rPr>
        <w:t xml:space="preserve">       (fl.1483)</w:t>
      </w:r>
    </w:p>
    <w:p w14:paraId="4D9C887E" w14:textId="77777777" w:rsidR="00244244" w:rsidRDefault="00244244" w:rsidP="002442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2D2138" w14:textId="77777777" w:rsidR="00244244" w:rsidRDefault="00244244" w:rsidP="002442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6013D9" w14:textId="77777777" w:rsidR="00244244" w:rsidRDefault="00244244" w:rsidP="002442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Nov.1484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Calne, Wiltshire,</w:t>
      </w:r>
    </w:p>
    <w:p w14:paraId="37E62FA5" w14:textId="77777777" w:rsidR="00244244" w:rsidRDefault="00244244" w:rsidP="002442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John Aston(q.v.).</w:t>
      </w:r>
    </w:p>
    <w:p w14:paraId="14BE8F2E" w14:textId="77777777" w:rsidR="00244244" w:rsidRDefault="00244244" w:rsidP="00244244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vol.XXV </w:t>
      </w:r>
    </w:p>
    <w:p w14:paraId="6D87A110" w14:textId="77777777" w:rsidR="00244244" w:rsidRDefault="00244244" w:rsidP="00244244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p.26)</w:t>
      </w:r>
    </w:p>
    <w:p w14:paraId="073ADC5A" w14:textId="77777777" w:rsidR="00244244" w:rsidRDefault="00244244" w:rsidP="0024424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8240DC8" w14:textId="77777777" w:rsidR="00244244" w:rsidRDefault="00244244" w:rsidP="0024424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A31AE7D" w14:textId="77777777" w:rsidR="00244244" w:rsidRPr="00F85E15" w:rsidRDefault="00244244" w:rsidP="002442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 February 2022</w:t>
      </w:r>
    </w:p>
    <w:p w14:paraId="15B9B443" w14:textId="7EFFBC8F" w:rsidR="00BA00AB" w:rsidRPr="0024424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442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E5E8E" w14:textId="77777777" w:rsidR="00244244" w:rsidRDefault="00244244" w:rsidP="009139A6">
      <w:r>
        <w:separator/>
      </w:r>
    </w:p>
  </w:endnote>
  <w:endnote w:type="continuationSeparator" w:id="0">
    <w:p w14:paraId="2DD9DC9E" w14:textId="77777777" w:rsidR="00244244" w:rsidRDefault="002442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4E7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A029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AF5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51D66" w14:textId="77777777" w:rsidR="00244244" w:rsidRDefault="00244244" w:rsidP="009139A6">
      <w:r>
        <w:separator/>
      </w:r>
    </w:p>
  </w:footnote>
  <w:footnote w:type="continuationSeparator" w:id="0">
    <w:p w14:paraId="0BC7FF6D" w14:textId="77777777" w:rsidR="00244244" w:rsidRDefault="002442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3D4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AE0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623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244"/>
    <w:rsid w:val="000666E0"/>
    <w:rsid w:val="00244244"/>
    <w:rsid w:val="002510B7"/>
    <w:rsid w:val="005C130B"/>
    <w:rsid w:val="00826F5C"/>
    <w:rsid w:val="009139A6"/>
    <w:rsid w:val="009448BB"/>
    <w:rsid w:val="00A3176C"/>
    <w:rsid w:val="00A5376E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80100"/>
  <w15:chartTrackingRefBased/>
  <w15:docId w15:val="{5E97761A-1ECC-407C-8DBE-33196100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2022-02-16T16:30:00Z</dcterms:created>
  <dcterms:modified xsi:type="dcterms:W3CDTF">2022-02-16T16:31:00Z</dcterms:modified>
</cp:coreProperties>
</file>